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6A17A" w14:textId="18D7C510" w:rsidR="00237CE8" w:rsidRDefault="00237CE8" w:rsidP="00237CE8">
      <w:pPr>
        <w:pStyle w:val="ZRIKopzondernummer"/>
      </w:pPr>
      <w:bookmarkStart w:id="0" w:name="_Toc165879637"/>
      <w:r>
        <w:t>Bijlage 1 Vragenlijst</w:t>
      </w:r>
      <w:bookmarkEnd w:id="0"/>
    </w:p>
    <w:p w14:paraId="71BC6437" w14:textId="77777777" w:rsidR="005F6EC3" w:rsidRDefault="005F6EC3" w:rsidP="005F6EC3"/>
    <w:p w14:paraId="2C35FCF2" w14:textId="16B660A7" w:rsidR="00947823" w:rsidRDefault="00947823">
      <w:pPr>
        <w:spacing w:line="240" w:lineRule="auto"/>
      </w:pPr>
      <w:r>
        <w:t>Bedrijfsnaam: …………………</w:t>
      </w:r>
    </w:p>
    <w:p w14:paraId="2DD5B3B3" w14:textId="77777777" w:rsidR="00947823" w:rsidRDefault="00947823">
      <w:pPr>
        <w:spacing w:line="240" w:lineRule="auto"/>
      </w:pPr>
    </w:p>
    <w:p w14:paraId="5F3F9D92" w14:textId="77777777" w:rsidR="00947823" w:rsidRDefault="00947823" w:rsidP="00947823">
      <w:pPr>
        <w:spacing w:line="240" w:lineRule="auto"/>
      </w:pPr>
      <w:r>
        <w:t>Contactpersoon: …………………</w:t>
      </w:r>
    </w:p>
    <w:p w14:paraId="76C89A20" w14:textId="268CC920" w:rsidR="00947823" w:rsidRDefault="00947823">
      <w:pPr>
        <w:spacing w:line="240" w:lineRule="auto"/>
      </w:pPr>
    </w:p>
    <w:p w14:paraId="020C975D" w14:textId="77777777" w:rsidR="00947823" w:rsidRDefault="00947823" w:rsidP="00947823">
      <w:pPr>
        <w:spacing w:line="240" w:lineRule="auto"/>
      </w:pPr>
      <w:r>
        <w:t>E-mail: …………………</w:t>
      </w:r>
    </w:p>
    <w:p w14:paraId="4408BD87" w14:textId="381769E2" w:rsidR="00947823" w:rsidRDefault="00947823">
      <w:pPr>
        <w:spacing w:line="240" w:lineRule="auto"/>
      </w:pPr>
    </w:p>
    <w:p w14:paraId="7545C530" w14:textId="77777777" w:rsidR="00947823" w:rsidRDefault="00947823" w:rsidP="00947823">
      <w:pPr>
        <w:spacing w:line="240" w:lineRule="auto"/>
      </w:pPr>
      <w:r>
        <w:t>Telefoonnummer: …………………</w:t>
      </w:r>
    </w:p>
    <w:p w14:paraId="2CE7EF2B" w14:textId="77777777" w:rsidR="00BC2D56" w:rsidRDefault="00BC2D56" w:rsidP="00947823">
      <w:pPr>
        <w:spacing w:line="240" w:lineRule="auto"/>
      </w:pPr>
    </w:p>
    <w:p w14:paraId="51223891" w14:textId="7AED3742" w:rsidR="00BC2D56" w:rsidRDefault="00BC2D56" w:rsidP="00947823">
      <w:pPr>
        <w:spacing w:line="240" w:lineRule="auto"/>
      </w:pPr>
      <w:r>
        <w:t xml:space="preserve">Interesse om deel te nemen aan mondelingen consultatie: ja / nee </w:t>
      </w:r>
    </w:p>
    <w:p w14:paraId="7DFBB6FC" w14:textId="409C6EFD" w:rsidR="00A37345" w:rsidRDefault="00A37345" w:rsidP="00D86466">
      <w:pPr>
        <w:spacing w:line="240" w:lineRule="auto"/>
        <w:rPr>
          <w:b/>
        </w:rPr>
      </w:pPr>
    </w:p>
    <w:p w14:paraId="13F10CDD" w14:textId="77777777" w:rsidR="00B830EF" w:rsidRDefault="00A116C6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18"/>
        </w:rPr>
      </w:pPr>
      <w:r w:rsidRPr="00167907">
        <w:rPr>
          <w:b/>
        </w:rPr>
        <w:t xml:space="preserve">Vraag </w:t>
      </w:r>
      <w:r>
        <w:rPr>
          <w:b/>
        </w:rPr>
        <w:t>1</w:t>
      </w:r>
      <w:r w:rsidRPr="00F44E28">
        <w:t>:</w:t>
      </w:r>
      <w:r>
        <w:t xml:space="preserve"> </w:t>
      </w:r>
      <w:r>
        <w:rPr>
          <w:rFonts w:cs="Arial"/>
          <w:szCs w:val="18"/>
        </w:rPr>
        <w:t xml:space="preserve">Wat vindt u van het openhouden en het blijven </w:t>
      </w:r>
      <w:proofErr w:type="spellStart"/>
      <w:r>
        <w:rPr>
          <w:rFonts w:cs="Arial"/>
          <w:szCs w:val="18"/>
        </w:rPr>
        <w:t>doorfunctioneren</w:t>
      </w:r>
      <w:proofErr w:type="spellEnd"/>
      <w:r>
        <w:rPr>
          <w:rFonts w:cs="Arial"/>
          <w:szCs w:val="18"/>
        </w:rPr>
        <w:t xml:space="preserve"> van (delen) van het gebouw gedurende de uitvoeringswerkzaamheden. Welke suggesties en aandachtpunten heeft u ten aanzien van veiligheid, bouwlogistiek en overlast?</w:t>
      </w:r>
    </w:p>
    <w:p w14:paraId="59F36383" w14:textId="77777777" w:rsidR="00B830EF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18"/>
        </w:rPr>
      </w:pPr>
    </w:p>
    <w:p w14:paraId="04976B0A" w14:textId="77777777" w:rsidR="00B830EF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  <w:r>
        <w:rPr>
          <w:rFonts w:cs="Arial"/>
          <w:i/>
          <w:iCs/>
          <w:szCs w:val="18"/>
        </w:rPr>
        <w:t>Antwoord: ……..</w:t>
      </w:r>
    </w:p>
    <w:p w14:paraId="4F340C71" w14:textId="77777777" w:rsidR="00B830EF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</w:p>
    <w:p w14:paraId="1322EDF8" w14:textId="55BD034A" w:rsidR="00A116C6" w:rsidRDefault="00A116C6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</w:p>
    <w:p w14:paraId="2160B32B" w14:textId="4073D76B" w:rsidR="00A116C6" w:rsidRPr="00A116C6" w:rsidRDefault="00A116C6" w:rsidP="00A116C6">
      <w:pPr>
        <w:pStyle w:val="ZRITussenkop"/>
        <w:numPr>
          <w:ilvl w:val="0"/>
          <w:numId w:val="0"/>
        </w:numPr>
        <w:rPr>
          <w:b w:val="0"/>
          <w:sz w:val="20"/>
        </w:rPr>
      </w:pPr>
    </w:p>
    <w:p w14:paraId="15C632C5" w14:textId="77777777" w:rsidR="00A116C6" w:rsidRDefault="00A116C6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6401D">
        <w:rPr>
          <w:b/>
          <w:bCs/>
        </w:rPr>
        <w:t xml:space="preserve">Vraag </w:t>
      </w:r>
      <w:r>
        <w:rPr>
          <w:b/>
          <w:bCs/>
        </w:rPr>
        <w:t>2</w:t>
      </w:r>
      <w:r w:rsidRPr="00C6401D">
        <w:rPr>
          <w:b/>
          <w:bCs/>
        </w:rPr>
        <w:t>:</w:t>
      </w:r>
      <w:r w:rsidRPr="00C6401D">
        <w:t xml:space="preserve"> Wordt de clustering van de disciplines bouwkunde, werktuigbouwkunde en elektrotechniek passend geacht voor dit project</w:t>
      </w:r>
      <w:r>
        <w:t xml:space="preserve">? </w:t>
      </w:r>
      <w:r w:rsidRPr="0015206A">
        <w:t xml:space="preserve">Welke suggesties en/of aandachtspunten heeft u? </w:t>
      </w:r>
      <w:r w:rsidRPr="00C6401D">
        <w:t xml:space="preserve"> </w:t>
      </w:r>
    </w:p>
    <w:p w14:paraId="2BEB1D1E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</w:p>
    <w:p w14:paraId="7720F871" w14:textId="1D4645A9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  <w:r>
        <w:rPr>
          <w:rFonts w:cs="Arial"/>
          <w:i/>
          <w:iCs/>
          <w:szCs w:val="18"/>
        </w:rPr>
        <w:t>Antwoord: ……..</w:t>
      </w:r>
    </w:p>
    <w:p w14:paraId="4F0C131E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</w:p>
    <w:p w14:paraId="4EF0635E" w14:textId="77777777" w:rsidR="00B830EF" w:rsidRPr="00C6401D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FA28249" w14:textId="77777777" w:rsidR="00A116C6" w:rsidRDefault="00A116C6" w:rsidP="00A116C6"/>
    <w:p w14:paraId="586CFDC4" w14:textId="77777777" w:rsidR="00A116C6" w:rsidRDefault="00A116C6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074A">
        <w:rPr>
          <w:b/>
          <w:bCs/>
        </w:rPr>
        <w:t xml:space="preserve">Vraag </w:t>
      </w:r>
      <w:r>
        <w:rPr>
          <w:b/>
          <w:bCs/>
        </w:rPr>
        <w:t>3</w:t>
      </w:r>
      <w:r w:rsidRPr="0083074A">
        <w:rPr>
          <w:b/>
          <w:bCs/>
        </w:rPr>
        <w:t>:</w:t>
      </w:r>
      <w:r w:rsidRPr="0083074A">
        <w:t xml:space="preserve"> Hoe kijkt u aan om een dergelijke stelpost voor het maatwerkmeubilair</w:t>
      </w:r>
      <w:r>
        <w:t xml:space="preserve"> op te nemen? </w:t>
      </w:r>
      <w:r w:rsidRPr="0015206A">
        <w:t xml:space="preserve">Welke suggesties en/of aandachtspunten heeft u? </w:t>
      </w:r>
    </w:p>
    <w:p w14:paraId="340113B0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</w:p>
    <w:p w14:paraId="6415D939" w14:textId="3F01680A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  <w:r>
        <w:rPr>
          <w:rFonts w:cs="Arial"/>
          <w:i/>
          <w:iCs/>
          <w:szCs w:val="18"/>
        </w:rPr>
        <w:t>Antwoord: ……..</w:t>
      </w:r>
    </w:p>
    <w:p w14:paraId="3E5787CC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</w:p>
    <w:p w14:paraId="33ABE250" w14:textId="77777777" w:rsidR="00B830EF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04BD956" w14:textId="77777777" w:rsidR="00A116C6" w:rsidRDefault="00A116C6" w:rsidP="00A116C6">
      <w:pPr>
        <w:spacing w:line="240" w:lineRule="auto"/>
        <w:rPr>
          <w:b/>
          <w:sz w:val="20"/>
        </w:rPr>
      </w:pPr>
    </w:p>
    <w:p w14:paraId="38DD8E69" w14:textId="77777777" w:rsidR="00A116C6" w:rsidRDefault="00A116C6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5698C">
        <w:rPr>
          <w:b/>
          <w:bCs/>
        </w:rPr>
        <w:t xml:space="preserve">Vraag </w:t>
      </w:r>
      <w:r>
        <w:rPr>
          <w:b/>
          <w:bCs/>
        </w:rPr>
        <w:t>4</w:t>
      </w:r>
      <w:r w:rsidRPr="00E5698C">
        <w:rPr>
          <w:b/>
          <w:bCs/>
        </w:rPr>
        <w:t>:</w:t>
      </w:r>
      <w:r w:rsidRPr="00E5698C">
        <w:t xml:space="preserve"> Heeft u </w:t>
      </w:r>
      <w:r>
        <w:t xml:space="preserve">ervaring met een dergelijke constructie, waarbij er een separate </w:t>
      </w:r>
      <w:r w:rsidRPr="00E5698C">
        <w:t>coördinat</w:t>
      </w:r>
      <w:r>
        <w:t>or</w:t>
      </w:r>
      <w:r w:rsidRPr="00E5698C">
        <w:t xml:space="preserve"> theatertechniek</w:t>
      </w:r>
      <w:r>
        <w:t xml:space="preserve"> is aangesteld</w:t>
      </w:r>
      <w:r w:rsidRPr="00E5698C">
        <w:t>? Wat zijn uw ervaringen, ziet u risico’s of kansen?</w:t>
      </w:r>
      <w:r w:rsidRPr="0015206A">
        <w:t xml:space="preserve"> </w:t>
      </w:r>
      <w:r w:rsidRPr="00C6401D">
        <w:t xml:space="preserve"> </w:t>
      </w:r>
    </w:p>
    <w:p w14:paraId="2197F97C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</w:p>
    <w:p w14:paraId="203AC5A8" w14:textId="041480A5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  <w:r>
        <w:rPr>
          <w:rFonts w:cs="Arial"/>
          <w:i/>
          <w:iCs/>
          <w:szCs w:val="18"/>
        </w:rPr>
        <w:t>Antwoord: ……..</w:t>
      </w:r>
    </w:p>
    <w:p w14:paraId="46BAB73D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</w:p>
    <w:p w14:paraId="14190E00" w14:textId="77777777" w:rsidR="00B830EF" w:rsidRPr="00C6401D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6AD331B" w14:textId="77777777" w:rsidR="00A116C6" w:rsidRPr="00C6401D" w:rsidRDefault="00A116C6" w:rsidP="00A116C6">
      <w:pPr>
        <w:spacing w:line="240" w:lineRule="auto"/>
        <w:rPr>
          <w:bCs/>
        </w:rPr>
      </w:pPr>
    </w:p>
    <w:p w14:paraId="6D3B01A9" w14:textId="77777777" w:rsidR="00A116C6" w:rsidRDefault="00A116C6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074A">
        <w:rPr>
          <w:b/>
          <w:bCs/>
        </w:rPr>
        <w:t xml:space="preserve">Vraag </w:t>
      </w:r>
      <w:r>
        <w:rPr>
          <w:b/>
          <w:bCs/>
        </w:rPr>
        <w:t>5</w:t>
      </w:r>
      <w:r w:rsidRPr="0083074A">
        <w:rPr>
          <w:b/>
          <w:bCs/>
        </w:rPr>
        <w:t>:</w:t>
      </w:r>
      <w:r>
        <w:t xml:space="preserve"> Hoe kijkt u aan tegen de toepassing van een bouwteam voor dit project, waarbij er een gefaseerde opdracht plaatsvindt? </w:t>
      </w:r>
      <w:r w:rsidRPr="0015206A">
        <w:t xml:space="preserve">Welke suggesties en/of aandachtspunten heeft u? </w:t>
      </w:r>
    </w:p>
    <w:p w14:paraId="7C9926E5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</w:p>
    <w:p w14:paraId="75CFE755" w14:textId="577D4A53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  <w:r>
        <w:rPr>
          <w:rFonts w:cs="Arial"/>
          <w:i/>
          <w:iCs/>
          <w:szCs w:val="18"/>
        </w:rPr>
        <w:t>Antwoord: ……..</w:t>
      </w:r>
    </w:p>
    <w:p w14:paraId="1B6A48F3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</w:p>
    <w:p w14:paraId="74838D48" w14:textId="77777777" w:rsidR="00B830EF" w:rsidRPr="002B2FA7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BBB9241" w14:textId="77777777" w:rsidR="00A116C6" w:rsidRDefault="00A116C6" w:rsidP="00A116C6">
      <w:pPr>
        <w:pStyle w:val="ZRITussenkop"/>
        <w:numPr>
          <w:ilvl w:val="0"/>
          <w:numId w:val="0"/>
        </w:numPr>
      </w:pPr>
    </w:p>
    <w:p w14:paraId="151ABE8B" w14:textId="77777777" w:rsidR="00A116C6" w:rsidRPr="002B2FA7" w:rsidRDefault="00A116C6" w:rsidP="00A116C6"/>
    <w:p w14:paraId="3E0C8CA0" w14:textId="77777777" w:rsidR="00A116C6" w:rsidRDefault="00A116C6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/>
        </w:rPr>
        <w:lastRenderedPageBreak/>
        <w:t xml:space="preserve">Vraag 6: </w:t>
      </w:r>
      <w:r w:rsidRPr="0083074A">
        <w:rPr>
          <w:bCs/>
        </w:rPr>
        <w:t>Hoe kijkt u aan tegen de afbakening van onderwerpen die tijdens het bouwteam aan bod komen</w:t>
      </w:r>
      <w:r>
        <w:rPr>
          <w:bCs/>
        </w:rPr>
        <w:t>?</w:t>
      </w:r>
      <w:r w:rsidRPr="0083074A">
        <w:rPr>
          <w:bCs/>
        </w:rPr>
        <w:t xml:space="preserve"> </w:t>
      </w:r>
      <w:r w:rsidRPr="0015206A">
        <w:t xml:space="preserve">Welke suggesties en/of aandachtspunten heeft u? </w:t>
      </w:r>
    </w:p>
    <w:p w14:paraId="11C9DE28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</w:p>
    <w:p w14:paraId="69321E61" w14:textId="01576BA9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  <w:r>
        <w:rPr>
          <w:rFonts w:cs="Arial"/>
          <w:i/>
          <w:iCs/>
          <w:szCs w:val="18"/>
        </w:rPr>
        <w:t>Antwoord: ……..</w:t>
      </w:r>
    </w:p>
    <w:p w14:paraId="03EB9FA0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</w:p>
    <w:p w14:paraId="3D607CE4" w14:textId="77777777" w:rsidR="00B830EF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27B9D76" w14:textId="77777777" w:rsidR="00A116C6" w:rsidRDefault="00A116C6" w:rsidP="00A116C6">
      <w:pPr>
        <w:pStyle w:val="ZRITussenkop"/>
        <w:numPr>
          <w:ilvl w:val="0"/>
          <w:numId w:val="0"/>
        </w:numPr>
      </w:pPr>
    </w:p>
    <w:p w14:paraId="394D0234" w14:textId="77777777" w:rsidR="00A116C6" w:rsidRDefault="00A116C6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3074A">
        <w:rPr>
          <w:b/>
          <w:bCs/>
        </w:rPr>
        <w:t xml:space="preserve">Vraag </w:t>
      </w:r>
      <w:r>
        <w:rPr>
          <w:b/>
          <w:bCs/>
        </w:rPr>
        <w:t>7</w:t>
      </w:r>
      <w:r w:rsidRPr="0083074A">
        <w:rPr>
          <w:b/>
          <w:bCs/>
        </w:rPr>
        <w:t>:</w:t>
      </w:r>
      <w:r>
        <w:t xml:space="preserve"> Hoe kijkt u aan tegen de verschillende taken en verantwoordelijkheden binnen het bouwteam? </w:t>
      </w:r>
      <w:r w:rsidRPr="0015206A">
        <w:t xml:space="preserve">Welke suggesties en/of aandachtspunten heeft u? </w:t>
      </w:r>
    </w:p>
    <w:p w14:paraId="3B988CDC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</w:p>
    <w:p w14:paraId="0386E839" w14:textId="3F65B333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  <w:r>
        <w:rPr>
          <w:rFonts w:cs="Arial"/>
          <w:i/>
          <w:iCs/>
          <w:szCs w:val="18"/>
        </w:rPr>
        <w:t>Antwoord: ……..</w:t>
      </w:r>
    </w:p>
    <w:p w14:paraId="0FC62427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</w:p>
    <w:p w14:paraId="5A1C1CBA" w14:textId="77777777" w:rsidR="00B830EF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C3079A" w14:textId="77777777" w:rsidR="00A116C6" w:rsidRDefault="00A116C6" w:rsidP="00A116C6"/>
    <w:p w14:paraId="19075A4B" w14:textId="77777777" w:rsidR="00A116C6" w:rsidRDefault="00A116C6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2B62">
        <w:rPr>
          <w:b/>
        </w:rPr>
        <w:t xml:space="preserve">Vraag </w:t>
      </w:r>
      <w:r>
        <w:rPr>
          <w:b/>
        </w:rPr>
        <w:t>8</w:t>
      </w:r>
      <w:r w:rsidRPr="0015206A">
        <w:t xml:space="preserve">: Wat vindt u van de geformuleerde geschiktheidseisen in relatie tot de opdracht? Welke suggesties en/of aandachtspunten heeft u? </w:t>
      </w:r>
    </w:p>
    <w:p w14:paraId="5DBAAC6D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</w:p>
    <w:p w14:paraId="46A29AB6" w14:textId="30057DDF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  <w:r>
        <w:rPr>
          <w:rFonts w:cs="Arial"/>
          <w:i/>
          <w:iCs/>
          <w:szCs w:val="18"/>
        </w:rPr>
        <w:t>Antwoord: ……..</w:t>
      </w:r>
    </w:p>
    <w:p w14:paraId="575697AC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</w:p>
    <w:p w14:paraId="25AF06BF" w14:textId="77777777" w:rsidR="00B830EF" w:rsidRPr="0015206A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2D6FB32" w14:textId="77777777" w:rsidR="00A116C6" w:rsidRPr="00636475" w:rsidRDefault="00A116C6" w:rsidP="00A116C6"/>
    <w:p w14:paraId="5C6F7146" w14:textId="77777777" w:rsidR="00A116C6" w:rsidRDefault="00A116C6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36475">
        <w:rPr>
          <w:b/>
        </w:rPr>
        <w:t>Vraag 9</w:t>
      </w:r>
      <w:r w:rsidRPr="00636475">
        <w:t xml:space="preserve">: Welke suggesties en/of aandachtspunten heeft </w:t>
      </w:r>
      <w:r>
        <w:t xml:space="preserve">u </w:t>
      </w:r>
      <w:r w:rsidRPr="00636475">
        <w:t>met betrekking tot het criterium op het gebied van duurzaamheid?</w:t>
      </w:r>
      <w:r w:rsidRPr="0015206A">
        <w:t xml:space="preserve"> </w:t>
      </w:r>
    </w:p>
    <w:p w14:paraId="082D231E" w14:textId="77777777" w:rsidR="00B830EF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F70089A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  <w:r>
        <w:rPr>
          <w:rFonts w:cs="Arial"/>
          <w:i/>
          <w:iCs/>
          <w:szCs w:val="18"/>
        </w:rPr>
        <w:t>Antwoord: ……..</w:t>
      </w:r>
    </w:p>
    <w:p w14:paraId="6ABCE0BF" w14:textId="6B06FC5D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18"/>
        </w:rPr>
      </w:pPr>
    </w:p>
    <w:p w14:paraId="5BFEF7A9" w14:textId="77777777" w:rsidR="00B830EF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B7DABC9" w14:textId="77777777" w:rsidR="00A116C6" w:rsidRDefault="00A116C6" w:rsidP="00A116C6"/>
    <w:p w14:paraId="1F3432AF" w14:textId="77777777" w:rsidR="00A116C6" w:rsidRDefault="00A116C6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F37CF">
        <w:rPr>
          <w:b/>
        </w:rPr>
        <w:t xml:space="preserve">Vraag </w:t>
      </w:r>
      <w:r>
        <w:rPr>
          <w:b/>
        </w:rPr>
        <w:t>10</w:t>
      </w:r>
      <w:r w:rsidRPr="007D577D">
        <w:t xml:space="preserve">: </w:t>
      </w:r>
      <w:r>
        <w:t>Wat zijn volgens u belangrijke thema’s om tijdens de inlichtingendialogen te bespreken?</w:t>
      </w:r>
    </w:p>
    <w:p w14:paraId="0982F701" w14:textId="77777777" w:rsidR="00B830EF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1A6F501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  <w:r>
        <w:rPr>
          <w:rFonts w:cs="Arial"/>
          <w:i/>
          <w:iCs/>
          <w:szCs w:val="18"/>
        </w:rPr>
        <w:t>Antwoord: ……..</w:t>
      </w:r>
    </w:p>
    <w:p w14:paraId="2D121FA0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</w:p>
    <w:p w14:paraId="2B540522" w14:textId="5155B22E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18"/>
        </w:rPr>
      </w:pPr>
    </w:p>
    <w:p w14:paraId="46C43EB8" w14:textId="77777777" w:rsidR="00B830EF" w:rsidRPr="007D577D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089365F" w14:textId="77777777" w:rsidR="00A116C6" w:rsidRDefault="00A116C6" w:rsidP="00A116C6"/>
    <w:p w14:paraId="7DE97317" w14:textId="77777777" w:rsidR="00A116C6" w:rsidRDefault="00A116C6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2B62">
        <w:rPr>
          <w:b/>
        </w:rPr>
        <w:t xml:space="preserve">Vraag </w:t>
      </w:r>
      <w:r>
        <w:rPr>
          <w:b/>
        </w:rPr>
        <w:t>11</w:t>
      </w:r>
      <w:r w:rsidRPr="00396CC3">
        <w:t xml:space="preserve">: Welke suggesties en/of aandachtspunten heeft u met betrekking tot de </w:t>
      </w:r>
      <w:r>
        <w:t>wijze waarop de</w:t>
      </w:r>
      <w:r w:rsidRPr="00396CC3">
        <w:t xml:space="preserve"> gunningscriteri</w:t>
      </w:r>
      <w:r>
        <w:t>a worden uitgevraagd</w:t>
      </w:r>
      <w:r w:rsidRPr="00396CC3">
        <w:t xml:space="preserve">? </w:t>
      </w:r>
      <w:r>
        <w:t xml:space="preserve">Wat zou een goede invulling van de gunningscriteria kunnen zijn? </w:t>
      </w:r>
    </w:p>
    <w:p w14:paraId="5FCEF9E1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</w:p>
    <w:p w14:paraId="2E103588" w14:textId="1CD984F9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  <w:r>
        <w:rPr>
          <w:rFonts w:cs="Arial"/>
          <w:i/>
          <w:iCs/>
          <w:szCs w:val="18"/>
        </w:rPr>
        <w:t>Antwoord: ……..</w:t>
      </w:r>
    </w:p>
    <w:p w14:paraId="0EBA519C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</w:p>
    <w:p w14:paraId="5165162A" w14:textId="77777777" w:rsidR="00B830EF" w:rsidRPr="00396CC3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FF12CBE" w14:textId="22551A23" w:rsidR="00A116C6" w:rsidRDefault="00A116C6" w:rsidP="00A116C6"/>
    <w:p w14:paraId="048D96C1" w14:textId="77777777" w:rsidR="00B830EF" w:rsidRDefault="00B830EF" w:rsidP="00A116C6"/>
    <w:p w14:paraId="2C7A1362" w14:textId="77777777" w:rsidR="00B830EF" w:rsidRDefault="00B830EF" w:rsidP="00A116C6"/>
    <w:p w14:paraId="04A36364" w14:textId="77777777" w:rsidR="00A116C6" w:rsidRDefault="00A116C6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2B62">
        <w:rPr>
          <w:b/>
        </w:rPr>
        <w:lastRenderedPageBreak/>
        <w:t xml:space="preserve">Vraag </w:t>
      </w:r>
      <w:r>
        <w:rPr>
          <w:b/>
        </w:rPr>
        <w:t>12</w:t>
      </w:r>
      <w:r w:rsidRPr="00F44E28">
        <w:t xml:space="preserve">: </w:t>
      </w:r>
      <w:r>
        <w:t>Wat is uw mening over een mededingingsprocedure met onderhandeling en h</w:t>
      </w:r>
      <w:r w:rsidRPr="00F44E28">
        <w:t>oe kijkt u aan tegen een</w:t>
      </w:r>
      <w:r>
        <w:t xml:space="preserve"> dergelijke onderhandelingsfase?</w:t>
      </w:r>
      <w:r w:rsidRPr="00F44E28">
        <w:t xml:space="preserve"> </w:t>
      </w:r>
      <w:r>
        <w:t>W</w:t>
      </w:r>
      <w:r w:rsidRPr="00F44E28">
        <w:t xml:space="preserve">elke suggesties en/of aandachtspunten heeft u? </w:t>
      </w:r>
    </w:p>
    <w:p w14:paraId="6CECB0A0" w14:textId="77777777" w:rsidR="00B830EF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C3C16A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  <w:r>
        <w:rPr>
          <w:rFonts w:cs="Arial"/>
          <w:i/>
          <w:iCs/>
          <w:szCs w:val="18"/>
        </w:rPr>
        <w:t>Antwoord: ……..</w:t>
      </w:r>
    </w:p>
    <w:p w14:paraId="73C1F299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</w:p>
    <w:p w14:paraId="4AA7F08A" w14:textId="77777777" w:rsidR="00B830EF" w:rsidRPr="00F44E28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B28A156" w14:textId="77777777" w:rsidR="00A116C6" w:rsidRDefault="00A116C6" w:rsidP="00A116C6"/>
    <w:p w14:paraId="03508ED3" w14:textId="77777777" w:rsidR="00A116C6" w:rsidRDefault="00A116C6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2B62">
        <w:rPr>
          <w:b/>
        </w:rPr>
        <w:t xml:space="preserve">Vraag </w:t>
      </w:r>
      <w:r>
        <w:rPr>
          <w:b/>
        </w:rPr>
        <w:t>13</w:t>
      </w:r>
      <w:r w:rsidRPr="00F44E28">
        <w:t xml:space="preserve">: </w:t>
      </w:r>
      <w:r>
        <w:t xml:space="preserve">Welk bedrag acht u een passende tegemoetkoming in de kosten voor een onderhandelingsfase? </w:t>
      </w:r>
    </w:p>
    <w:p w14:paraId="216D55A8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</w:p>
    <w:p w14:paraId="39B63839" w14:textId="5990C1F2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  <w:r>
        <w:rPr>
          <w:rFonts w:cs="Arial"/>
          <w:i/>
          <w:iCs/>
          <w:szCs w:val="18"/>
        </w:rPr>
        <w:t>Antwoord: ……..</w:t>
      </w:r>
    </w:p>
    <w:p w14:paraId="3D03E5B9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18"/>
        </w:rPr>
      </w:pPr>
      <w:r>
        <w:rPr>
          <w:rFonts w:cs="Arial"/>
          <w:szCs w:val="18"/>
        </w:rPr>
        <w:t xml:space="preserve"> </w:t>
      </w:r>
    </w:p>
    <w:p w14:paraId="3ED98453" w14:textId="77777777" w:rsidR="00B830EF" w:rsidRPr="00F44E28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F1D439C" w14:textId="77777777" w:rsidR="00A116C6" w:rsidRDefault="00A116C6" w:rsidP="00A116C6">
      <w:pPr>
        <w:pStyle w:val="Lijstalinea"/>
        <w:autoSpaceDN w:val="0"/>
        <w:spacing w:line="284" w:lineRule="exact"/>
        <w:ind w:left="0"/>
      </w:pPr>
    </w:p>
    <w:p w14:paraId="50B7AE95" w14:textId="77777777" w:rsidR="00A116C6" w:rsidRDefault="00A116C6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67907">
        <w:rPr>
          <w:b/>
        </w:rPr>
        <w:t xml:space="preserve">Vraag </w:t>
      </w:r>
      <w:r>
        <w:rPr>
          <w:b/>
        </w:rPr>
        <w:t>14</w:t>
      </w:r>
      <w:r w:rsidRPr="00F44E28">
        <w:t>:</w:t>
      </w:r>
      <w:r>
        <w:t xml:space="preserve"> Acht u de planning realistisch / haalbaar?</w:t>
      </w:r>
      <w:r w:rsidRPr="00D846E0">
        <w:t xml:space="preserve"> </w:t>
      </w:r>
      <w:r>
        <w:t>W</w:t>
      </w:r>
      <w:r w:rsidRPr="00F44E28">
        <w:t>elke suggesties en/of aandachtspunten heeft u?</w:t>
      </w:r>
    </w:p>
    <w:p w14:paraId="78B5AA27" w14:textId="77777777" w:rsidR="00B830EF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E39C909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  <w:r>
        <w:rPr>
          <w:rFonts w:cs="Arial"/>
          <w:i/>
          <w:iCs/>
          <w:szCs w:val="18"/>
        </w:rPr>
        <w:t>Antwoord: ……..</w:t>
      </w:r>
    </w:p>
    <w:p w14:paraId="4B18A7AC" w14:textId="0BE5428F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Cs w:val="18"/>
        </w:rPr>
      </w:pPr>
    </w:p>
    <w:p w14:paraId="7952F2CE" w14:textId="77777777" w:rsidR="00B830EF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B16E29" w14:textId="77777777" w:rsidR="00A116C6" w:rsidRDefault="00A116C6" w:rsidP="00A116C6"/>
    <w:p w14:paraId="7EDBE12C" w14:textId="77777777" w:rsidR="00A116C6" w:rsidRDefault="00A116C6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67907">
        <w:rPr>
          <w:b/>
        </w:rPr>
        <w:t xml:space="preserve">Vraag </w:t>
      </w:r>
      <w:r>
        <w:rPr>
          <w:b/>
        </w:rPr>
        <w:t>15</w:t>
      </w:r>
      <w:r w:rsidRPr="00F44E28">
        <w:t>:</w:t>
      </w:r>
      <w:r>
        <w:t xml:space="preserve"> </w:t>
      </w:r>
      <w:r w:rsidRPr="0026441A">
        <w:rPr>
          <w:rFonts w:cs="Arial"/>
          <w:szCs w:val="18"/>
        </w:rPr>
        <w:t xml:space="preserve">Wat </w:t>
      </w:r>
      <w:r>
        <w:rPr>
          <w:rFonts w:cs="Arial"/>
          <w:szCs w:val="18"/>
        </w:rPr>
        <w:t>kan de</w:t>
      </w:r>
      <w:r w:rsidRPr="0026441A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opdrachtgever</w:t>
      </w:r>
      <w:r w:rsidRPr="0026441A">
        <w:rPr>
          <w:rFonts w:cs="Arial"/>
          <w:szCs w:val="18"/>
        </w:rPr>
        <w:t xml:space="preserve"> doen om de aanbesteding </w:t>
      </w:r>
      <w:r>
        <w:rPr>
          <w:rFonts w:cs="Arial"/>
          <w:szCs w:val="18"/>
        </w:rPr>
        <w:t xml:space="preserve">en het werk </w:t>
      </w:r>
      <w:r w:rsidRPr="0026441A">
        <w:rPr>
          <w:rFonts w:cs="Arial"/>
          <w:szCs w:val="18"/>
        </w:rPr>
        <w:t>aantrekkelijker</w:t>
      </w:r>
      <w:r>
        <w:rPr>
          <w:rFonts w:cs="Arial"/>
          <w:szCs w:val="18"/>
        </w:rPr>
        <w:t xml:space="preserve"> / minder belastend</w:t>
      </w:r>
      <w:r w:rsidRPr="0026441A">
        <w:rPr>
          <w:rFonts w:cs="Arial"/>
          <w:szCs w:val="18"/>
        </w:rPr>
        <w:t xml:space="preserve"> te maken</w:t>
      </w:r>
      <w:r>
        <w:rPr>
          <w:rFonts w:cs="Arial"/>
          <w:szCs w:val="18"/>
        </w:rPr>
        <w:t>?</w:t>
      </w:r>
      <w:r w:rsidRPr="00D846E0">
        <w:t xml:space="preserve"> </w:t>
      </w:r>
      <w:r>
        <w:t>W</w:t>
      </w:r>
      <w:r w:rsidRPr="00F44E28">
        <w:t>elke suggesties en/of aandachtspunten heeft u?</w:t>
      </w:r>
    </w:p>
    <w:p w14:paraId="613792D5" w14:textId="77777777" w:rsidR="00B830EF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2A110CA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  <w:r>
        <w:rPr>
          <w:rFonts w:cs="Arial"/>
          <w:i/>
          <w:iCs/>
          <w:szCs w:val="18"/>
        </w:rPr>
        <w:t>Antwoord: ……..</w:t>
      </w:r>
    </w:p>
    <w:p w14:paraId="280E015B" w14:textId="77777777" w:rsidR="00B830EF" w:rsidRDefault="00B830EF" w:rsidP="00B83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  <w:szCs w:val="18"/>
        </w:rPr>
      </w:pPr>
    </w:p>
    <w:p w14:paraId="6C32C449" w14:textId="77777777" w:rsidR="00B830EF" w:rsidRDefault="00B830EF" w:rsidP="00A11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45A63B9" w14:textId="77777777" w:rsidR="00A116C6" w:rsidRDefault="00A116C6" w:rsidP="00A116C6"/>
    <w:p w14:paraId="4455063E" w14:textId="77777777" w:rsidR="00A116C6" w:rsidRPr="00A37345" w:rsidRDefault="00A116C6" w:rsidP="00D86466">
      <w:pPr>
        <w:spacing w:line="240" w:lineRule="auto"/>
      </w:pPr>
    </w:p>
    <w:sectPr w:rsidR="00A116C6" w:rsidRPr="00A37345" w:rsidSect="00965D8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84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73405" w14:textId="77777777" w:rsidR="00965D81" w:rsidRDefault="00965D81">
      <w:r>
        <w:separator/>
      </w:r>
    </w:p>
  </w:endnote>
  <w:endnote w:type="continuationSeparator" w:id="0">
    <w:p w14:paraId="7925A8F0" w14:textId="77777777" w:rsidR="00965D81" w:rsidRDefault="00965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F2648" w14:textId="77777777" w:rsidR="00656D2C" w:rsidRDefault="00656D2C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4A3947E0" wp14:editId="12872F40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6498F3" w14:textId="15C1F89E" w:rsidR="00656D2C" w:rsidRPr="0023238C" w:rsidRDefault="00656D2C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D6E85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3947E0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376498F3" w14:textId="15C1F89E" w:rsidR="00656D2C" w:rsidRPr="0023238C" w:rsidRDefault="00656D2C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BD6E85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01615" w14:textId="77777777" w:rsidR="00656D2C" w:rsidRDefault="00656D2C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53953B9F" wp14:editId="1F1D3541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59870B" w14:textId="2DFAC734" w:rsidR="00656D2C" w:rsidRPr="0023238C" w:rsidRDefault="00656D2C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D6E85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953B9F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8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" filled="f" stroked="f">
              <v:textbox inset="0,0,0,0">
                <w:txbxContent>
                  <w:p w14:paraId="7559870B" w14:textId="2DFAC734" w:rsidR="00656D2C" w:rsidRPr="0023238C" w:rsidRDefault="00656D2C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BD6E85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21D82" w14:textId="77777777" w:rsidR="00965D81" w:rsidRDefault="00965D81">
      <w:r>
        <w:separator/>
      </w:r>
    </w:p>
  </w:footnote>
  <w:footnote w:type="continuationSeparator" w:id="0">
    <w:p w14:paraId="70FADD82" w14:textId="77777777" w:rsidR="00965D81" w:rsidRDefault="00965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656D2C" w:rsidRPr="00415DC8" w14:paraId="3609D43C" w14:textId="77777777" w:rsidTr="00C53112">
      <w:trPr>
        <w:trHeight w:hRule="exact" w:val="284"/>
      </w:trPr>
      <w:tc>
        <w:tcPr>
          <w:tcW w:w="2869" w:type="dxa"/>
          <w:vAlign w:val="bottom"/>
        </w:tcPr>
        <w:p w14:paraId="0E5212AB" w14:textId="77777777" w:rsidR="00656D2C" w:rsidRPr="00415DC8" w:rsidRDefault="00656D2C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DA2F412" w14:textId="40CDF5B0" w:rsidR="00656D2C" w:rsidRPr="00BE6E41" w:rsidRDefault="00656D2C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6F7A6174" w14:textId="77777777" w:rsidR="00656D2C" w:rsidRPr="00415DC8" w:rsidRDefault="00656D2C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44F9965A" w14:textId="77777777" w:rsidR="00656D2C" w:rsidRPr="00415DC8" w:rsidRDefault="00656D2C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656D2C" w:rsidRPr="00AB57AB" w14:paraId="390F4836" w14:textId="77777777" w:rsidTr="00C53112">
      <w:trPr>
        <w:trHeight w:hRule="exact" w:val="567"/>
      </w:trPr>
      <w:tc>
        <w:tcPr>
          <w:tcW w:w="2869" w:type="dxa"/>
        </w:tcPr>
        <w:p w14:paraId="321FDDF6" w14:textId="77777777" w:rsidR="00656D2C" w:rsidRPr="000F6A0D" w:rsidRDefault="00656D2C" w:rsidP="003402F9"/>
      </w:tc>
      <w:tc>
        <w:tcPr>
          <w:tcW w:w="2868" w:type="dxa"/>
          <w:shd w:val="clear" w:color="auto" w:fill="auto"/>
        </w:tcPr>
        <w:p w14:paraId="0B92E9E2" w14:textId="06204E57" w:rsidR="00656D2C" w:rsidRPr="002A1984" w:rsidRDefault="00656D2C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1E232978" w14:textId="1E685574" w:rsidR="00656D2C" w:rsidRPr="002A1984" w:rsidRDefault="003E4D68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BD6E85">
            <w:t>ALO2403R001</w:t>
          </w:r>
          <w:r>
            <w:fldChar w:fldCharType="end"/>
          </w:r>
        </w:p>
      </w:tc>
      <w:tc>
        <w:tcPr>
          <w:tcW w:w="2622" w:type="dxa"/>
        </w:tcPr>
        <w:p w14:paraId="45FA9412" w14:textId="39CCDE31" w:rsidR="00656D2C" w:rsidRPr="00AB57AB" w:rsidRDefault="00656D2C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45F43">
            <w:rPr>
              <w:noProof/>
            </w:rPr>
            <w:t>10</w:t>
          </w:r>
          <w:r>
            <w:rPr>
              <w:noProof/>
            </w:rPr>
            <w:fldChar w:fldCharType="end"/>
          </w:r>
          <w:r>
            <w:t>/</w:t>
          </w:r>
          <w:r w:rsidR="003E4D68">
            <w:fldChar w:fldCharType="begin"/>
          </w:r>
          <w:r w:rsidR="003E4D68">
            <w:instrText xml:space="preserve"> NUMPAGES   \* MERGEFORMAT </w:instrText>
          </w:r>
          <w:r w:rsidR="003E4D68">
            <w:fldChar w:fldCharType="separate"/>
          </w:r>
          <w:r w:rsidR="00545F43">
            <w:rPr>
              <w:noProof/>
            </w:rPr>
            <w:t>12</w:t>
          </w:r>
          <w:r w:rsidR="003E4D68">
            <w:rPr>
              <w:noProof/>
            </w:rPr>
            <w:fldChar w:fldCharType="end"/>
          </w:r>
        </w:p>
      </w:tc>
    </w:tr>
    <w:tr w:rsidR="00656D2C" w:rsidRPr="00415DC8" w14:paraId="5EF41E00" w14:textId="77777777" w:rsidTr="00C53112">
      <w:trPr>
        <w:trHeight w:hRule="exact" w:val="284"/>
      </w:trPr>
      <w:tc>
        <w:tcPr>
          <w:tcW w:w="2869" w:type="dxa"/>
          <w:vAlign w:val="bottom"/>
        </w:tcPr>
        <w:p w14:paraId="1A521902" w14:textId="77777777" w:rsidR="00656D2C" w:rsidRPr="00415DC8" w:rsidRDefault="00656D2C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962FF3" w14:textId="77777777" w:rsidR="00656D2C" w:rsidRPr="00415DC8" w:rsidRDefault="00656D2C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EBA6F64" w14:textId="77777777" w:rsidR="00656D2C" w:rsidRPr="00415DC8" w:rsidRDefault="00656D2C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615041AB" w14:textId="77777777" w:rsidR="00656D2C" w:rsidRPr="00415DC8" w:rsidRDefault="00656D2C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656D2C" w:rsidRPr="00415DC8" w14:paraId="2CF26FF4" w14:textId="77777777" w:rsidTr="003E4D68">
      <w:trPr>
        <w:trHeight w:hRule="exact" w:val="278"/>
      </w:trPr>
      <w:tc>
        <w:tcPr>
          <w:tcW w:w="2869" w:type="dxa"/>
          <w:vAlign w:val="bottom"/>
        </w:tcPr>
        <w:p w14:paraId="562FE0E2" w14:textId="77777777" w:rsidR="00656D2C" w:rsidRPr="00415DC8" w:rsidRDefault="00656D2C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05D313C0" w14:textId="77777777" w:rsidR="00656D2C" w:rsidRPr="00415DC8" w:rsidRDefault="00656D2C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0DA95178" w14:textId="2A11500B" w:rsidR="00656D2C" w:rsidRDefault="00656D2C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BD6E85">
            <w:t>06-05-2024</w:t>
          </w:r>
          <w:r>
            <w:fldChar w:fldCharType="end"/>
          </w:r>
        </w:p>
      </w:tc>
      <w:tc>
        <w:tcPr>
          <w:tcW w:w="2622" w:type="dxa"/>
        </w:tcPr>
        <w:p w14:paraId="33A71C38" w14:textId="77777777" w:rsidR="00656D2C" w:rsidRPr="00415DC8" w:rsidRDefault="00656D2C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6BBDB4C9" w14:textId="77777777" w:rsidR="00656D2C" w:rsidRPr="0018200E" w:rsidRDefault="00656D2C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461CA5A2" wp14:editId="540B228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439917625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3BA18" w14:textId="7B022DAB" w:rsidR="00656D2C" w:rsidRDefault="00B701C3">
    <w:pPr>
      <w:pStyle w:val="Koptekst"/>
    </w:pPr>
    <w:r>
      <w:rPr>
        <w:noProof/>
      </w:rPr>
      <w:drawing>
        <wp:anchor distT="0" distB="0" distL="114300" distR="114300" simplePos="0" relativeHeight="251670016" behindDoc="0" locked="0" layoutInCell="1" allowOverlap="1" wp14:anchorId="622C7FD2" wp14:editId="7B7FC43B">
          <wp:simplePos x="0" y="0"/>
          <wp:positionH relativeFrom="column">
            <wp:posOffset>5211318</wp:posOffset>
          </wp:positionH>
          <wp:positionV relativeFrom="paragraph">
            <wp:posOffset>-99568</wp:posOffset>
          </wp:positionV>
          <wp:extent cx="895985" cy="895985"/>
          <wp:effectExtent l="0" t="0" r="0" b="0"/>
          <wp:wrapSquare wrapText="bothSides"/>
          <wp:docPr id="420279205" name="Afbeelding 3" descr="Afbeelding met tekst, Lettertype, schermopname, logo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0279205" name="Afbeelding 3" descr="Afbeelding met tekst, Lettertype, schermopname, logo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98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992" behindDoc="0" locked="0" layoutInCell="1" allowOverlap="1" wp14:anchorId="40908991" wp14:editId="1B3ECB0C">
          <wp:simplePos x="0" y="0"/>
          <wp:positionH relativeFrom="column">
            <wp:posOffset>1979955</wp:posOffset>
          </wp:positionH>
          <wp:positionV relativeFrom="paragraph">
            <wp:posOffset>81229</wp:posOffset>
          </wp:positionV>
          <wp:extent cx="2147003" cy="681919"/>
          <wp:effectExtent l="0" t="0" r="5715" b="4445"/>
          <wp:wrapSquare wrapText="bothSides"/>
          <wp:docPr id="795099997" name="Afbeelding 2" descr="Afbeelding met logo, Graphics, clipart, Lettertyp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099997" name="Afbeelding 2" descr="Afbeelding met logo, Graphics, clipart, Lettertype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7003" cy="6819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6D2C"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672C59AD" wp14:editId="2B79413A">
              <wp:simplePos x="0" y="0"/>
              <wp:positionH relativeFrom="page">
                <wp:posOffset>718869</wp:posOffset>
              </wp:positionH>
              <wp:positionV relativeFrom="page">
                <wp:posOffset>10064151</wp:posOffset>
              </wp:positionV>
              <wp:extent cx="6490922" cy="359410"/>
              <wp:effectExtent l="0" t="0" r="0" b="2540"/>
              <wp:wrapNone/>
              <wp:docPr id="9" name="FPH_AdresFirstPag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90922" cy="359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elraster"/>
                            <w:tblW w:w="9761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962"/>
                            <w:gridCol w:w="582"/>
                            <w:gridCol w:w="3408"/>
                            <w:gridCol w:w="1809"/>
                          </w:tblGrid>
                          <w:tr w:rsidR="00656D2C" w14:paraId="748DE718" w14:textId="77777777" w:rsidTr="00371CEA">
                            <w:trPr>
                              <w:trHeight w:val="386"/>
                            </w:trPr>
                            <w:tc>
                              <w:tcPr>
                                <w:tcW w:w="3962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F37B7C4" w14:textId="7A19FB59" w:rsidR="00656D2C" w:rsidRDefault="00656D2C" w:rsidP="00371CEA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82" w:type="dxa"/>
                              </w:tcPr>
                              <w:p w14:paraId="6791904D" w14:textId="77777777" w:rsidR="00656D2C" w:rsidRDefault="00656D2C" w:rsidP="00656D2C">
                                <w:pPr>
                                  <w:ind w:left="-108" w:firstLine="108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408" w:type="dxa"/>
                              </w:tcPr>
                              <w:p w14:paraId="5659B95B" w14:textId="51CC8695" w:rsidR="00656D2C" w:rsidRDefault="00656D2C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9" w:type="dxa"/>
                              </w:tcPr>
                              <w:p w14:paraId="4B28BAAA" w14:textId="785C9DB8" w:rsidR="00656D2C" w:rsidRDefault="00656D2C" w:rsidP="00656D2C">
                                <w:pPr>
                                  <w:jc w:val="right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</w:tr>
                        </w:tbl>
                        <w:p w14:paraId="02E76DAC" w14:textId="77777777" w:rsidR="00656D2C" w:rsidRPr="00574143" w:rsidRDefault="00656D2C" w:rsidP="00656D2C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2C59AD" id="_x0000_t202" coordsize="21600,21600" o:spt="202" path="m,l,21600r21600,l21600,xe">
              <v:stroke joinstyle="miter"/>
              <v:path gradientshapeok="t" o:connecttype="rect"/>
            </v:shapetype>
            <v:shape id="FPH_AdresFirstPage1" o:spid="_x0000_s1027" type="#_x0000_t202" style="position:absolute;margin-left:56.6pt;margin-top:792.45pt;width:511.1pt;height:28.3pt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" filled="f" stroked="f">
              <v:textbox inset="0">
                <w:txbxContent>
                  <w:tbl>
                    <w:tblPr>
                      <w:tblStyle w:val="Tabelraster"/>
                      <w:tblW w:w="9761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3962"/>
                      <w:gridCol w:w="582"/>
                      <w:gridCol w:w="3408"/>
                      <w:gridCol w:w="1809"/>
                    </w:tblGrid>
                    <w:tr w:rsidR="00656D2C" w14:paraId="748DE718" w14:textId="77777777" w:rsidTr="00371CEA">
                      <w:trPr>
                        <w:trHeight w:val="386"/>
                      </w:trPr>
                      <w:tc>
                        <w:tcPr>
                          <w:tcW w:w="3962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F37B7C4" w14:textId="7A19FB59" w:rsidR="00656D2C" w:rsidRDefault="00656D2C" w:rsidP="00371CEA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82" w:type="dxa"/>
                        </w:tcPr>
                        <w:p w14:paraId="6791904D" w14:textId="77777777" w:rsidR="00656D2C" w:rsidRDefault="00656D2C" w:rsidP="00656D2C">
                          <w:pPr>
                            <w:ind w:left="-108" w:firstLine="108"/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408" w:type="dxa"/>
                        </w:tcPr>
                        <w:p w14:paraId="5659B95B" w14:textId="51CC8695" w:rsidR="00656D2C" w:rsidRDefault="00656D2C">
                          <w:pPr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1809" w:type="dxa"/>
                        </w:tcPr>
                        <w:p w14:paraId="4B28BAAA" w14:textId="785C9DB8" w:rsidR="00656D2C" w:rsidRDefault="00656D2C" w:rsidP="00656D2C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</w:tc>
                    </w:tr>
                  </w:tbl>
                  <w:p w14:paraId="02E76DAC" w14:textId="77777777" w:rsidR="00656D2C" w:rsidRPr="00574143" w:rsidRDefault="00656D2C" w:rsidP="00656D2C">
                    <w:pPr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656D2C">
      <w:rPr>
        <w:noProof/>
      </w:rPr>
      <w:drawing>
        <wp:anchor distT="0" distB="0" distL="114300" distR="114300" simplePos="0" relativeHeight="251662848" behindDoc="1" locked="0" layoutInCell="1" allowOverlap="1" wp14:anchorId="65C81FD1" wp14:editId="49797549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802777798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54EB5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C13F74"/>
    <w:multiLevelType w:val="multilevel"/>
    <w:tmpl w:val="5F26AA94"/>
    <w:numStyleLink w:val="ZRIOpsommingstekens"/>
  </w:abstractNum>
  <w:abstractNum w:abstractNumId="2" w15:restartNumberingAfterBreak="0">
    <w:nsid w:val="138D2C47"/>
    <w:multiLevelType w:val="multilevel"/>
    <w:tmpl w:val="5F26AA94"/>
    <w:numStyleLink w:val="ZRIOpsommingstekens"/>
  </w:abstractNum>
  <w:abstractNum w:abstractNumId="3" w15:restartNumberingAfterBreak="0">
    <w:nsid w:val="18C44842"/>
    <w:multiLevelType w:val="multilevel"/>
    <w:tmpl w:val="D43816D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  <w:b/>
        <w:bCs/>
        <w:sz w:val="18"/>
        <w:szCs w:val="22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C552C21"/>
    <w:multiLevelType w:val="multilevel"/>
    <w:tmpl w:val="5F26AA94"/>
    <w:numStyleLink w:val="ZRIOpsommingstekens"/>
  </w:abstractNum>
  <w:abstractNum w:abstractNumId="5" w15:restartNumberingAfterBreak="0">
    <w:nsid w:val="1E2222E1"/>
    <w:multiLevelType w:val="multilevel"/>
    <w:tmpl w:val="5F26AA94"/>
    <w:numStyleLink w:val="ZRIOpsommingstekens"/>
  </w:abstractNum>
  <w:abstractNum w:abstractNumId="6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7" w15:restartNumberingAfterBreak="0">
    <w:nsid w:val="2E4840E5"/>
    <w:multiLevelType w:val="hybridMultilevel"/>
    <w:tmpl w:val="C908E9D0"/>
    <w:lvl w:ilvl="0" w:tplc="0E729FB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55D33"/>
    <w:multiLevelType w:val="hybridMultilevel"/>
    <w:tmpl w:val="62AA75A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91906"/>
    <w:multiLevelType w:val="multilevel"/>
    <w:tmpl w:val="5F26AA94"/>
    <w:numStyleLink w:val="ZRIOpsommingstekens"/>
  </w:abstractNum>
  <w:abstractNum w:abstractNumId="10" w15:restartNumberingAfterBreak="0">
    <w:nsid w:val="3B7A64BC"/>
    <w:multiLevelType w:val="hybridMultilevel"/>
    <w:tmpl w:val="63F4E75E"/>
    <w:lvl w:ilvl="0" w:tplc="3D0A11B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565F50"/>
    <w:multiLevelType w:val="multilevel"/>
    <w:tmpl w:val="509E33D6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4E3E5483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EBA6A1D"/>
    <w:multiLevelType w:val="multilevel"/>
    <w:tmpl w:val="5F26AA94"/>
    <w:numStyleLink w:val="ZRIOpsommingstekens"/>
  </w:abstractNum>
  <w:abstractNum w:abstractNumId="14" w15:restartNumberingAfterBreak="0">
    <w:nsid w:val="53680059"/>
    <w:multiLevelType w:val="multilevel"/>
    <w:tmpl w:val="5F26AA94"/>
    <w:numStyleLink w:val="ZRIOpsommingstekens"/>
  </w:abstractNum>
  <w:abstractNum w:abstractNumId="15" w15:restartNumberingAfterBreak="0">
    <w:nsid w:val="572619BA"/>
    <w:multiLevelType w:val="multilevel"/>
    <w:tmpl w:val="5F26AA94"/>
    <w:numStyleLink w:val="ZRIOpsommingstekens"/>
  </w:abstractNum>
  <w:abstractNum w:abstractNumId="16" w15:restartNumberingAfterBreak="0">
    <w:nsid w:val="5A0119F1"/>
    <w:multiLevelType w:val="hybridMultilevel"/>
    <w:tmpl w:val="A98CE23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B963F4"/>
    <w:multiLevelType w:val="multilevel"/>
    <w:tmpl w:val="509E33D6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67CE120F"/>
    <w:multiLevelType w:val="multilevel"/>
    <w:tmpl w:val="5F26AA94"/>
    <w:numStyleLink w:val="ZRIOpsommingstekens"/>
  </w:abstractNum>
  <w:abstractNum w:abstractNumId="19" w15:restartNumberingAfterBreak="0">
    <w:nsid w:val="6E35245C"/>
    <w:multiLevelType w:val="multilevel"/>
    <w:tmpl w:val="5F26AA94"/>
    <w:numStyleLink w:val="ZRIOpsommingstekens"/>
  </w:abstractNum>
  <w:abstractNum w:abstractNumId="20" w15:restartNumberingAfterBreak="0">
    <w:nsid w:val="6F0F636D"/>
    <w:multiLevelType w:val="multilevel"/>
    <w:tmpl w:val="509E33D6"/>
    <w:styleLink w:val="WWOutlineListStyle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1" w15:restartNumberingAfterBreak="0">
    <w:nsid w:val="6FA42EAC"/>
    <w:multiLevelType w:val="hybridMultilevel"/>
    <w:tmpl w:val="639CB27E"/>
    <w:lvl w:ilvl="0" w:tplc="615EBD1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4068B8"/>
    <w:multiLevelType w:val="multilevel"/>
    <w:tmpl w:val="5F26AA94"/>
    <w:numStyleLink w:val="ZRIOpsommingstekens"/>
  </w:abstractNum>
  <w:abstractNum w:abstractNumId="23" w15:restartNumberingAfterBreak="0">
    <w:nsid w:val="7AA01813"/>
    <w:multiLevelType w:val="multilevel"/>
    <w:tmpl w:val="5F26AA94"/>
    <w:numStyleLink w:val="ZRIOpsommingstekens"/>
  </w:abstractNum>
  <w:abstractNum w:abstractNumId="24" w15:restartNumberingAfterBreak="0">
    <w:nsid w:val="7AAA23B7"/>
    <w:multiLevelType w:val="multilevel"/>
    <w:tmpl w:val="5F26AA94"/>
    <w:numStyleLink w:val="ZRIOpsommingstekens"/>
  </w:abstractNum>
  <w:abstractNum w:abstractNumId="25" w15:restartNumberingAfterBreak="0">
    <w:nsid w:val="7D655FC8"/>
    <w:multiLevelType w:val="multilevel"/>
    <w:tmpl w:val="EC4A9BD4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num w:numId="1" w16cid:durableId="1274751134">
    <w:abstractNumId w:val="3"/>
  </w:num>
  <w:num w:numId="2" w16cid:durableId="1238128448">
    <w:abstractNumId w:val="3"/>
  </w:num>
  <w:num w:numId="3" w16cid:durableId="1327975452">
    <w:abstractNumId w:val="3"/>
  </w:num>
  <w:num w:numId="4" w16cid:durableId="538203728">
    <w:abstractNumId w:val="3"/>
  </w:num>
  <w:num w:numId="5" w16cid:durableId="666397375">
    <w:abstractNumId w:val="6"/>
  </w:num>
  <w:num w:numId="6" w16cid:durableId="1544823875">
    <w:abstractNumId w:val="3"/>
  </w:num>
  <w:num w:numId="7" w16cid:durableId="675764752">
    <w:abstractNumId w:val="3"/>
  </w:num>
  <w:num w:numId="8" w16cid:durableId="1719351005">
    <w:abstractNumId w:val="3"/>
  </w:num>
  <w:num w:numId="9" w16cid:durableId="1511027307">
    <w:abstractNumId w:val="6"/>
  </w:num>
  <w:num w:numId="10" w16cid:durableId="1381783934">
    <w:abstractNumId w:val="3"/>
  </w:num>
  <w:num w:numId="11" w16cid:durableId="321398884">
    <w:abstractNumId w:val="3"/>
  </w:num>
  <w:num w:numId="12" w16cid:durableId="2055420502">
    <w:abstractNumId w:val="3"/>
  </w:num>
  <w:num w:numId="13" w16cid:durableId="1267036559">
    <w:abstractNumId w:val="6"/>
  </w:num>
  <w:num w:numId="14" w16cid:durableId="1166899132">
    <w:abstractNumId w:val="6"/>
  </w:num>
  <w:num w:numId="15" w16cid:durableId="1967543152">
    <w:abstractNumId w:val="14"/>
  </w:num>
  <w:num w:numId="16" w16cid:durableId="965545101">
    <w:abstractNumId w:val="22"/>
  </w:num>
  <w:num w:numId="17" w16cid:durableId="751706106">
    <w:abstractNumId w:val="12"/>
  </w:num>
  <w:num w:numId="18" w16cid:durableId="2140032312">
    <w:abstractNumId w:val="8"/>
  </w:num>
  <w:num w:numId="19" w16cid:durableId="630598655">
    <w:abstractNumId w:val="0"/>
  </w:num>
  <w:num w:numId="20" w16cid:durableId="955285321">
    <w:abstractNumId w:val="16"/>
  </w:num>
  <w:num w:numId="21" w16cid:durableId="1804230034">
    <w:abstractNumId w:val="9"/>
  </w:num>
  <w:num w:numId="22" w16cid:durableId="162865246">
    <w:abstractNumId w:val="23"/>
  </w:num>
  <w:num w:numId="23" w16cid:durableId="1528986904">
    <w:abstractNumId w:val="15"/>
  </w:num>
  <w:num w:numId="24" w16cid:durableId="2016495479">
    <w:abstractNumId w:val="3"/>
  </w:num>
  <w:num w:numId="25" w16cid:durableId="1722754107">
    <w:abstractNumId w:val="24"/>
  </w:num>
  <w:num w:numId="26" w16cid:durableId="1827673355">
    <w:abstractNumId w:val="5"/>
  </w:num>
  <w:num w:numId="27" w16cid:durableId="124546518">
    <w:abstractNumId w:val="18"/>
  </w:num>
  <w:num w:numId="28" w16cid:durableId="1358004004">
    <w:abstractNumId w:val="1"/>
  </w:num>
  <w:num w:numId="29" w16cid:durableId="1013144697">
    <w:abstractNumId w:val="10"/>
  </w:num>
  <w:num w:numId="30" w16cid:durableId="1746956923">
    <w:abstractNumId w:val="2"/>
  </w:num>
  <w:num w:numId="31" w16cid:durableId="1479222483">
    <w:abstractNumId w:val="7"/>
  </w:num>
  <w:num w:numId="32" w16cid:durableId="674650698">
    <w:abstractNumId w:val="3"/>
  </w:num>
  <w:num w:numId="33" w16cid:durableId="829442462">
    <w:abstractNumId w:val="25"/>
  </w:num>
  <w:num w:numId="34" w16cid:durableId="778180942">
    <w:abstractNumId w:val="21"/>
  </w:num>
  <w:num w:numId="35" w16cid:durableId="1467312522">
    <w:abstractNumId w:val="4"/>
  </w:num>
  <w:num w:numId="36" w16cid:durableId="2100638858">
    <w:abstractNumId w:val="13"/>
  </w:num>
  <w:num w:numId="37" w16cid:durableId="80028132">
    <w:abstractNumId w:val="20"/>
  </w:num>
  <w:num w:numId="38" w16cid:durableId="1718898337">
    <w:abstractNumId w:val="19"/>
  </w:num>
  <w:num w:numId="39" w16cid:durableId="1204439419">
    <w:abstractNumId w:val="17"/>
  </w:num>
  <w:num w:numId="40" w16cid:durableId="1494181780">
    <w:abstractNumId w:val="3"/>
  </w:num>
  <w:num w:numId="41" w16cid:durableId="172840642">
    <w:abstractNumId w:val="3"/>
  </w:num>
  <w:num w:numId="42" w16cid:durableId="1025136813">
    <w:abstractNumId w:val="11"/>
  </w:num>
  <w:num w:numId="43" w16cid:durableId="410742335">
    <w:abstractNumId w:val="3"/>
  </w:num>
  <w:num w:numId="44" w16cid:durableId="19302380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res_aan" w:val="Waar"/>
    <w:docVar w:name="Concept_aan" w:val="Onwaar"/>
    <w:docVar w:name="DocDate" w:val="12-9-2019"/>
    <w:docVar w:name="Logo_aan" w:val="Waar"/>
    <w:docVar w:name="ONRI_aan" w:val="Onwaar"/>
  </w:docVars>
  <w:rsids>
    <w:rsidRoot w:val="00113124"/>
    <w:rsid w:val="00007F09"/>
    <w:rsid w:val="00012BBD"/>
    <w:rsid w:val="0001450E"/>
    <w:rsid w:val="00021F86"/>
    <w:rsid w:val="000345BF"/>
    <w:rsid w:val="00041D42"/>
    <w:rsid w:val="000445E9"/>
    <w:rsid w:val="00047D7D"/>
    <w:rsid w:val="00047F1D"/>
    <w:rsid w:val="00051C01"/>
    <w:rsid w:val="0005645A"/>
    <w:rsid w:val="00060523"/>
    <w:rsid w:val="00066E1E"/>
    <w:rsid w:val="0007059A"/>
    <w:rsid w:val="00072F00"/>
    <w:rsid w:val="00075E42"/>
    <w:rsid w:val="00076B9C"/>
    <w:rsid w:val="00081CBD"/>
    <w:rsid w:val="00084FF1"/>
    <w:rsid w:val="00086931"/>
    <w:rsid w:val="00097657"/>
    <w:rsid w:val="000A08F9"/>
    <w:rsid w:val="000A19D8"/>
    <w:rsid w:val="000A6E47"/>
    <w:rsid w:val="000B2724"/>
    <w:rsid w:val="000B2B62"/>
    <w:rsid w:val="000D14AB"/>
    <w:rsid w:val="000D1F39"/>
    <w:rsid w:val="000E1E91"/>
    <w:rsid w:val="000E63DA"/>
    <w:rsid w:val="000E6434"/>
    <w:rsid w:val="000F20D3"/>
    <w:rsid w:val="000F29DC"/>
    <w:rsid w:val="000F6A0D"/>
    <w:rsid w:val="000F7E79"/>
    <w:rsid w:val="00111FAB"/>
    <w:rsid w:val="00113124"/>
    <w:rsid w:val="00115EC1"/>
    <w:rsid w:val="0011686A"/>
    <w:rsid w:val="001250FB"/>
    <w:rsid w:val="00132D43"/>
    <w:rsid w:val="001418F6"/>
    <w:rsid w:val="00141DE3"/>
    <w:rsid w:val="00141EA7"/>
    <w:rsid w:val="001446D4"/>
    <w:rsid w:val="00147F70"/>
    <w:rsid w:val="0015206A"/>
    <w:rsid w:val="00154F5C"/>
    <w:rsid w:val="00166EFC"/>
    <w:rsid w:val="00167907"/>
    <w:rsid w:val="00180F2C"/>
    <w:rsid w:val="0018200E"/>
    <w:rsid w:val="00193C74"/>
    <w:rsid w:val="001A130F"/>
    <w:rsid w:val="001A2899"/>
    <w:rsid w:val="001A5142"/>
    <w:rsid w:val="001A716C"/>
    <w:rsid w:val="001B1B59"/>
    <w:rsid w:val="001B2EB8"/>
    <w:rsid w:val="001B357F"/>
    <w:rsid w:val="001B5C7A"/>
    <w:rsid w:val="001B79AC"/>
    <w:rsid w:val="001C0EBB"/>
    <w:rsid w:val="001C13B0"/>
    <w:rsid w:val="001C7986"/>
    <w:rsid w:val="001D6842"/>
    <w:rsid w:val="001E732D"/>
    <w:rsid w:val="001F525E"/>
    <w:rsid w:val="001F5B10"/>
    <w:rsid w:val="00201275"/>
    <w:rsid w:val="00211B9D"/>
    <w:rsid w:val="00217471"/>
    <w:rsid w:val="00220D72"/>
    <w:rsid w:val="00224E4A"/>
    <w:rsid w:val="002318C0"/>
    <w:rsid w:val="0023238C"/>
    <w:rsid w:val="00234639"/>
    <w:rsid w:val="00237CE8"/>
    <w:rsid w:val="00237E41"/>
    <w:rsid w:val="00244EEF"/>
    <w:rsid w:val="00246A9E"/>
    <w:rsid w:val="0026094D"/>
    <w:rsid w:val="00267709"/>
    <w:rsid w:val="0027431C"/>
    <w:rsid w:val="00275541"/>
    <w:rsid w:val="00276039"/>
    <w:rsid w:val="00284A55"/>
    <w:rsid w:val="00286846"/>
    <w:rsid w:val="00292BEA"/>
    <w:rsid w:val="00296A07"/>
    <w:rsid w:val="002A347B"/>
    <w:rsid w:val="002B2976"/>
    <w:rsid w:val="002B2FA7"/>
    <w:rsid w:val="002C05F1"/>
    <w:rsid w:val="002C2697"/>
    <w:rsid w:val="002C459A"/>
    <w:rsid w:val="002D2503"/>
    <w:rsid w:val="002D264F"/>
    <w:rsid w:val="002E26CA"/>
    <w:rsid w:val="002E6D3F"/>
    <w:rsid w:val="002E781F"/>
    <w:rsid w:val="002F4B84"/>
    <w:rsid w:val="002F4CD8"/>
    <w:rsid w:val="002F7D60"/>
    <w:rsid w:val="00302B40"/>
    <w:rsid w:val="00303EEE"/>
    <w:rsid w:val="00317CD2"/>
    <w:rsid w:val="00326044"/>
    <w:rsid w:val="00327020"/>
    <w:rsid w:val="00332C58"/>
    <w:rsid w:val="003402F9"/>
    <w:rsid w:val="00343351"/>
    <w:rsid w:val="00350C57"/>
    <w:rsid w:val="003557F8"/>
    <w:rsid w:val="003618C5"/>
    <w:rsid w:val="00371974"/>
    <w:rsid w:val="00371CEA"/>
    <w:rsid w:val="003733CC"/>
    <w:rsid w:val="00384D85"/>
    <w:rsid w:val="00385113"/>
    <w:rsid w:val="00392646"/>
    <w:rsid w:val="003937EC"/>
    <w:rsid w:val="00396CC3"/>
    <w:rsid w:val="003A522E"/>
    <w:rsid w:val="003A5ED3"/>
    <w:rsid w:val="003A6FC2"/>
    <w:rsid w:val="003B24E7"/>
    <w:rsid w:val="003B25D3"/>
    <w:rsid w:val="003B68B1"/>
    <w:rsid w:val="003C344E"/>
    <w:rsid w:val="003D08F0"/>
    <w:rsid w:val="003E4D68"/>
    <w:rsid w:val="003E594E"/>
    <w:rsid w:val="003F3294"/>
    <w:rsid w:val="003F67EB"/>
    <w:rsid w:val="0040715E"/>
    <w:rsid w:val="004126F8"/>
    <w:rsid w:val="00415DC8"/>
    <w:rsid w:val="0042346F"/>
    <w:rsid w:val="0042760B"/>
    <w:rsid w:val="00433F86"/>
    <w:rsid w:val="00444C80"/>
    <w:rsid w:val="00444E3C"/>
    <w:rsid w:val="00454E17"/>
    <w:rsid w:val="00456F9D"/>
    <w:rsid w:val="00464CFA"/>
    <w:rsid w:val="0046509D"/>
    <w:rsid w:val="00472ED7"/>
    <w:rsid w:val="004810EE"/>
    <w:rsid w:val="00485970"/>
    <w:rsid w:val="00490730"/>
    <w:rsid w:val="0049370E"/>
    <w:rsid w:val="00496351"/>
    <w:rsid w:val="004A02BA"/>
    <w:rsid w:val="004A1115"/>
    <w:rsid w:val="004A6D79"/>
    <w:rsid w:val="004B2A49"/>
    <w:rsid w:val="004B2C8D"/>
    <w:rsid w:val="004B579B"/>
    <w:rsid w:val="004B6EF0"/>
    <w:rsid w:val="004B715D"/>
    <w:rsid w:val="004C60C2"/>
    <w:rsid w:val="004D3F41"/>
    <w:rsid w:val="004D54C7"/>
    <w:rsid w:val="004D7A00"/>
    <w:rsid w:val="004E1F92"/>
    <w:rsid w:val="004F1166"/>
    <w:rsid w:val="004F65CF"/>
    <w:rsid w:val="004F7CA8"/>
    <w:rsid w:val="00501365"/>
    <w:rsid w:val="00506CC9"/>
    <w:rsid w:val="00514A37"/>
    <w:rsid w:val="00524BDA"/>
    <w:rsid w:val="0052742C"/>
    <w:rsid w:val="00530222"/>
    <w:rsid w:val="00537CA9"/>
    <w:rsid w:val="00545F43"/>
    <w:rsid w:val="00547745"/>
    <w:rsid w:val="00547C31"/>
    <w:rsid w:val="00565497"/>
    <w:rsid w:val="00565512"/>
    <w:rsid w:val="00567D0A"/>
    <w:rsid w:val="00586566"/>
    <w:rsid w:val="005A1728"/>
    <w:rsid w:val="005A1D07"/>
    <w:rsid w:val="005C045F"/>
    <w:rsid w:val="005C1C7A"/>
    <w:rsid w:val="005C2464"/>
    <w:rsid w:val="005C4BF5"/>
    <w:rsid w:val="005C5409"/>
    <w:rsid w:val="005C674D"/>
    <w:rsid w:val="005D01D7"/>
    <w:rsid w:val="005D52CA"/>
    <w:rsid w:val="005E4C9E"/>
    <w:rsid w:val="005F1FE3"/>
    <w:rsid w:val="005F4235"/>
    <w:rsid w:val="005F6EC3"/>
    <w:rsid w:val="00605E00"/>
    <w:rsid w:val="006072DC"/>
    <w:rsid w:val="00611C52"/>
    <w:rsid w:val="0061292F"/>
    <w:rsid w:val="006162D5"/>
    <w:rsid w:val="00623FC4"/>
    <w:rsid w:val="00631618"/>
    <w:rsid w:val="00633B08"/>
    <w:rsid w:val="00633E85"/>
    <w:rsid w:val="00634FAE"/>
    <w:rsid w:val="00636475"/>
    <w:rsid w:val="00640287"/>
    <w:rsid w:val="0064279C"/>
    <w:rsid w:val="006450F7"/>
    <w:rsid w:val="00653591"/>
    <w:rsid w:val="006543E2"/>
    <w:rsid w:val="00656D2C"/>
    <w:rsid w:val="006578A6"/>
    <w:rsid w:val="0066262D"/>
    <w:rsid w:val="006652E7"/>
    <w:rsid w:val="00665720"/>
    <w:rsid w:val="0067187C"/>
    <w:rsid w:val="0067566B"/>
    <w:rsid w:val="00687AB2"/>
    <w:rsid w:val="006A1580"/>
    <w:rsid w:val="006A2E9F"/>
    <w:rsid w:val="006A64FC"/>
    <w:rsid w:val="006A70BE"/>
    <w:rsid w:val="006C23FF"/>
    <w:rsid w:val="006C7421"/>
    <w:rsid w:val="006E3730"/>
    <w:rsid w:val="006E3F7A"/>
    <w:rsid w:val="006E5A51"/>
    <w:rsid w:val="006E7B17"/>
    <w:rsid w:val="006F0E44"/>
    <w:rsid w:val="006F43AD"/>
    <w:rsid w:val="006F5840"/>
    <w:rsid w:val="006F650C"/>
    <w:rsid w:val="007069F9"/>
    <w:rsid w:val="00721DE7"/>
    <w:rsid w:val="007230CC"/>
    <w:rsid w:val="00727E01"/>
    <w:rsid w:val="0073214F"/>
    <w:rsid w:val="00734303"/>
    <w:rsid w:val="0074318D"/>
    <w:rsid w:val="00743651"/>
    <w:rsid w:val="00746322"/>
    <w:rsid w:val="00747495"/>
    <w:rsid w:val="007514FA"/>
    <w:rsid w:val="00766388"/>
    <w:rsid w:val="00771EE3"/>
    <w:rsid w:val="007734E1"/>
    <w:rsid w:val="00783247"/>
    <w:rsid w:val="00793437"/>
    <w:rsid w:val="007A4F65"/>
    <w:rsid w:val="007A5864"/>
    <w:rsid w:val="007A6974"/>
    <w:rsid w:val="007B4F52"/>
    <w:rsid w:val="007B6A5D"/>
    <w:rsid w:val="007B6D9A"/>
    <w:rsid w:val="007B7B8B"/>
    <w:rsid w:val="007B7E25"/>
    <w:rsid w:val="007C1818"/>
    <w:rsid w:val="007C5FCF"/>
    <w:rsid w:val="007C7E6E"/>
    <w:rsid w:val="007D5743"/>
    <w:rsid w:val="007D577D"/>
    <w:rsid w:val="007F2153"/>
    <w:rsid w:val="007F69F6"/>
    <w:rsid w:val="00803387"/>
    <w:rsid w:val="0080663C"/>
    <w:rsid w:val="00812B35"/>
    <w:rsid w:val="00817D97"/>
    <w:rsid w:val="0082028D"/>
    <w:rsid w:val="0083074A"/>
    <w:rsid w:val="0083098A"/>
    <w:rsid w:val="008360F1"/>
    <w:rsid w:val="00842098"/>
    <w:rsid w:val="00843C49"/>
    <w:rsid w:val="0084467E"/>
    <w:rsid w:val="008460E3"/>
    <w:rsid w:val="00846C91"/>
    <w:rsid w:val="00851BFE"/>
    <w:rsid w:val="00853E17"/>
    <w:rsid w:val="00854223"/>
    <w:rsid w:val="008620BC"/>
    <w:rsid w:val="00870D80"/>
    <w:rsid w:val="00871B46"/>
    <w:rsid w:val="008756CD"/>
    <w:rsid w:val="0088195A"/>
    <w:rsid w:val="008909F0"/>
    <w:rsid w:val="0089745A"/>
    <w:rsid w:val="008A06FD"/>
    <w:rsid w:val="008A1D8B"/>
    <w:rsid w:val="008A48E1"/>
    <w:rsid w:val="008B0966"/>
    <w:rsid w:val="008B0E4B"/>
    <w:rsid w:val="008B1CE2"/>
    <w:rsid w:val="008B61E5"/>
    <w:rsid w:val="008C21E1"/>
    <w:rsid w:val="008C4238"/>
    <w:rsid w:val="008D054C"/>
    <w:rsid w:val="008D12E9"/>
    <w:rsid w:val="008D4620"/>
    <w:rsid w:val="008D4CA2"/>
    <w:rsid w:val="008E3039"/>
    <w:rsid w:val="008E4602"/>
    <w:rsid w:val="008E647B"/>
    <w:rsid w:val="008F0136"/>
    <w:rsid w:val="00900CAE"/>
    <w:rsid w:val="00903682"/>
    <w:rsid w:val="009105C2"/>
    <w:rsid w:val="0091164D"/>
    <w:rsid w:val="009135EA"/>
    <w:rsid w:val="009171B0"/>
    <w:rsid w:val="00920D95"/>
    <w:rsid w:val="009227A5"/>
    <w:rsid w:val="009279C6"/>
    <w:rsid w:val="00945A7C"/>
    <w:rsid w:val="00947823"/>
    <w:rsid w:val="00956D9F"/>
    <w:rsid w:val="00960370"/>
    <w:rsid w:val="00965D81"/>
    <w:rsid w:val="00977A7D"/>
    <w:rsid w:val="009934E6"/>
    <w:rsid w:val="009A33A7"/>
    <w:rsid w:val="009A4054"/>
    <w:rsid w:val="009A5064"/>
    <w:rsid w:val="009A6AD8"/>
    <w:rsid w:val="009C4792"/>
    <w:rsid w:val="009C6B4A"/>
    <w:rsid w:val="009E3753"/>
    <w:rsid w:val="009E3D5D"/>
    <w:rsid w:val="009E40A6"/>
    <w:rsid w:val="009F3725"/>
    <w:rsid w:val="00A000BF"/>
    <w:rsid w:val="00A00A98"/>
    <w:rsid w:val="00A05570"/>
    <w:rsid w:val="00A10DF5"/>
    <w:rsid w:val="00A116C6"/>
    <w:rsid w:val="00A16398"/>
    <w:rsid w:val="00A21499"/>
    <w:rsid w:val="00A303DF"/>
    <w:rsid w:val="00A33C7A"/>
    <w:rsid w:val="00A34A62"/>
    <w:rsid w:val="00A3542C"/>
    <w:rsid w:val="00A35892"/>
    <w:rsid w:val="00A35FBE"/>
    <w:rsid w:val="00A37345"/>
    <w:rsid w:val="00A41AB4"/>
    <w:rsid w:val="00A43414"/>
    <w:rsid w:val="00A50AA3"/>
    <w:rsid w:val="00A53E14"/>
    <w:rsid w:val="00A621CA"/>
    <w:rsid w:val="00A66448"/>
    <w:rsid w:val="00A76A5F"/>
    <w:rsid w:val="00A84CA2"/>
    <w:rsid w:val="00A85504"/>
    <w:rsid w:val="00A87D5D"/>
    <w:rsid w:val="00A91F04"/>
    <w:rsid w:val="00AA380B"/>
    <w:rsid w:val="00AA7A9C"/>
    <w:rsid w:val="00AA7C57"/>
    <w:rsid w:val="00AB7B34"/>
    <w:rsid w:val="00AC0A48"/>
    <w:rsid w:val="00AC1CE9"/>
    <w:rsid w:val="00AD550B"/>
    <w:rsid w:val="00AE0854"/>
    <w:rsid w:val="00AE1432"/>
    <w:rsid w:val="00AE2B3C"/>
    <w:rsid w:val="00AE4737"/>
    <w:rsid w:val="00AE7027"/>
    <w:rsid w:val="00AF4BDC"/>
    <w:rsid w:val="00AF73CD"/>
    <w:rsid w:val="00B17FCD"/>
    <w:rsid w:val="00B20EEC"/>
    <w:rsid w:val="00B24E1C"/>
    <w:rsid w:val="00B25CD5"/>
    <w:rsid w:val="00B3229C"/>
    <w:rsid w:val="00B453D9"/>
    <w:rsid w:val="00B468E5"/>
    <w:rsid w:val="00B50391"/>
    <w:rsid w:val="00B5765D"/>
    <w:rsid w:val="00B61D82"/>
    <w:rsid w:val="00B6384B"/>
    <w:rsid w:val="00B6646B"/>
    <w:rsid w:val="00B701C3"/>
    <w:rsid w:val="00B70528"/>
    <w:rsid w:val="00B72E43"/>
    <w:rsid w:val="00B7304B"/>
    <w:rsid w:val="00B75F41"/>
    <w:rsid w:val="00B7788D"/>
    <w:rsid w:val="00B779B9"/>
    <w:rsid w:val="00B8233A"/>
    <w:rsid w:val="00B830EF"/>
    <w:rsid w:val="00B838CA"/>
    <w:rsid w:val="00B84BEE"/>
    <w:rsid w:val="00B90F42"/>
    <w:rsid w:val="00B91E11"/>
    <w:rsid w:val="00B943E3"/>
    <w:rsid w:val="00BA0C49"/>
    <w:rsid w:val="00BB3EC7"/>
    <w:rsid w:val="00BC2D56"/>
    <w:rsid w:val="00BC3007"/>
    <w:rsid w:val="00BC4DBE"/>
    <w:rsid w:val="00BC79E9"/>
    <w:rsid w:val="00BD3158"/>
    <w:rsid w:val="00BD6E85"/>
    <w:rsid w:val="00BE0030"/>
    <w:rsid w:val="00BE6E41"/>
    <w:rsid w:val="00BF37CF"/>
    <w:rsid w:val="00C01750"/>
    <w:rsid w:val="00C10FA2"/>
    <w:rsid w:val="00C12DEA"/>
    <w:rsid w:val="00C1362A"/>
    <w:rsid w:val="00C17DC4"/>
    <w:rsid w:val="00C204D3"/>
    <w:rsid w:val="00C2374D"/>
    <w:rsid w:val="00C3578C"/>
    <w:rsid w:val="00C4165D"/>
    <w:rsid w:val="00C50A3A"/>
    <w:rsid w:val="00C53112"/>
    <w:rsid w:val="00C56C62"/>
    <w:rsid w:val="00C6401D"/>
    <w:rsid w:val="00C64F1B"/>
    <w:rsid w:val="00C91738"/>
    <w:rsid w:val="00C92904"/>
    <w:rsid w:val="00C96C21"/>
    <w:rsid w:val="00CA368F"/>
    <w:rsid w:val="00CA59DE"/>
    <w:rsid w:val="00CB1792"/>
    <w:rsid w:val="00CE7CC0"/>
    <w:rsid w:val="00D01A29"/>
    <w:rsid w:val="00D06569"/>
    <w:rsid w:val="00D10AAF"/>
    <w:rsid w:val="00D2120C"/>
    <w:rsid w:val="00D44E35"/>
    <w:rsid w:val="00D63210"/>
    <w:rsid w:val="00D77014"/>
    <w:rsid w:val="00D80CDA"/>
    <w:rsid w:val="00D823B0"/>
    <w:rsid w:val="00D846E0"/>
    <w:rsid w:val="00D8558B"/>
    <w:rsid w:val="00D86466"/>
    <w:rsid w:val="00DA244E"/>
    <w:rsid w:val="00DA36F7"/>
    <w:rsid w:val="00DA6ED4"/>
    <w:rsid w:val="00DB2233"/>
    <w:rsid w:val="00DC2A68"/>
    <w:rsid w:val="00DC6075"/>
    <w:rsid w:val="00DC7D72"/>
    <w:rsid w:val="00DD55E6"/>
    <w:rsid w:val="00DD57CF"/>
    <w:rsid w:val="00DD59EF"/>
    <w:rsid w:val="00DE036A"/>
    <w:rsid w:val="00DF0899"/>
    <w:rsid w:val="00DF33B4"/>
    <w:rsid w:val="00DF7A75"/>
    <w:rsid w:val="00E00634"/>
    <w:rsid w:val="00E02D66"/>
    <w:rsid w:val="00E04B8E"/>
    <w:rsid w:val="00E136BD"/>
    <w:rsid w:val="00E21250"/>
    <w:rsid w:val="00E22A8C"/>
    <w:rsid w:val="00E26351"/>
    <w:rsid w:val="00E274CA"/>
    <w:rsid w:val="00E3470E"/>
    <w:rsid w:val="00E35138"/>
    <w:rsid w:val="00E37097"/>
    <w:rsid w:val="00E449EC"/>
    <w:rsid w:val="00E530EB"/>
    <w:rsid w:val="00E565DC"/>
    <w:rsid w:val="00E5698C"/>
    <w:rsid w:val="00E6222A"/>
    <w:rsid w:val="00E6619F"/>
    <w:rsid w:val="00E72E41"/>
    <w:rsid w:val="00E93CB7"/>
    <w:rsid w:val="00E96910"/>
    <w:rsid w:val="00EA1E57"/>
    <w:rsid w:val="00EA3AA8"/>
    <w:rsid w:val="00EA6CB4"/>
    <w:rsid w:val="00EB0512"/>
    <w:rsid w:val="00EB4816"/>
    <w:rsid w:val="00EB6955"/>
    <w:rsid w:val="00EB6B2E"/>
    <w:rsid w:val="00EC0C65"/>
    <w:rsid w:val="00ED5858"/>
    <w:rsid w:val="00ED5C85"/>
    <w:rsid w:val="00EE2C12"/>
    <w:rsid w:val="00EE3041"/>
    <w:rsid w:val="00EF1C5A"/>
    <w:rsid w:val="00EF69E5"/>
    <w:rsid w:val="00F116F7"/>
    <w:rsid w:val="00F1709E"/>
    <w:rsid w:val="00F17C89"/>
    <w:rsid w:val="00F23519"/>
    <w:rsid w:val="00F2423D"/>
    <w:rsid w:val="00F27F7C"/>
    <w:rsid w:val="00F3211A"/>
    <w:rsid w:val="00F419CB"/>
    <w:rsid w:val="00F44E28"/>
    <w:rsid w:val="00F53087"/>
    <w:rsid w:val="00F53612"/>
    <w:rsid w:val="00F573F7"/>
    <w:rsid w:val="00F60B39"/>
    <w:rsid w:val="00F728AE"/>
    <w:rsid w:val="00F732C2"/>
    <w:rsid w:val="00F75F83"/>
    <w:rsid w:val="00F85C55"/>
    <w:rsid w:val="00F97B28"/>
    <w:rsid w:val="00FA20B7"/>
    <w:rsid w:val="00FA2432"/>
    <w:rsid w:val="00FA6EFD"/>
    <w:rsid w:val="00FB0B15"/>
    <w:rsid w:val="00FB53A5"/>
    <w:rsid w:val="00FB6E3B"/>
    <w:rsid w:val="00FD202C"/>
    <w:rsid w:val="00FD3AC7"/>
    <w:rsid w:val="00FE06A7"/>
    <w:rsid w:val="00FE7192"/>
    <w:rsid w:val="00FF5264"/>
    <w:rsid w:val="00F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746BE12"/>
  <w15:docId w15:val="{079F013A-8308-46D0-B916-9828417D6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qFormat/>
    <w:rsid w:val="001B357F"/>
    <w:pPr>
      <w:numPr>
        <w:numId w:val="12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qFormat/>
    <w:rsid w:val="00BE6E41"/>
    <w:pPr>
      <w:numPr>
        <w:ilvl w:val="1"/>
        <w:numId w:val="12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qFormat/>
    <w:rsid w:val="00721DE7"/>
    <w:pPr>
      <w:numPr>
        <w:ilvl w:val="2"/>
        <w:numId w:val="12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A85504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5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Lijstalinea">
    <w:name w:val="List Paragraph"/>
    <w:basedOn w:val="Standaard"/>
    <w:uiPriority w:val="34"/>
    <w:qFormat/>
    <w:rsid w:val="000F29DC"/>
    <w:pPr>
      <w:ind w:left="720"/>
      <w:contextualSpacing/>
    </w:pPr>
  </w:style>
  <w:style w:type="paragraph" w:styleId="Bijschrift">
    <w:name w:val="caption"/>
    <w:basedOn w:val="Standaard"/>
    <w:next w:val="Standaard"/>
    <w:uiPriority w:val="35"/>
    <w:unhideWhenUsed/>
    <w:qFormat/>
    <w:rsid w:val="00CE7CC0"/>
    <w:pPr>
      <w:spacing w:after="200" w:line="240" w:lineRule="auto"/>
    </w:pPr>
    <w:rPr>
      <w:i/>
      <w:iCs/>
      <w:color w:val="1F497D" w:themeColor="text2"/>
      <w:szCs w:val="18"/>
    </w:rPr>
  </w:style>
  <w:style w:type="numbering" w:customStyle="1" w:styleId="WWOutlineListStyle">
    <w:name w:val="WW_OutlineListStyle"/>
    <w:basedOn w:val="Geenlijst"/>
    <w:rsid w:val="000B2724"/>
    <w:pPr>
      <w:numPr>
        <w:numId w:val="37"/>
      </w:numPr>
    </w:pPr>
  </w:style>
  <w:style w:type="paragraph" w:styleId="Revisie">
    <w:name w:val="Revision"/>
    <w:hidden/>
    <w:uiPriority w:val="99"/>
    <w:semiHidden/>
    <w:rsid w:val="00CA368F"/>
    <w:rPr>
      <w:rFonts w:ascii="Arial" w:hAnsi="Arial"/>
      <w:sz w:val="18"/>
      <w:szCs w:val="24"/>
    </w:rPr>
  </w:style>
  <w:style w:type="paragraph" w:styleId="Normaalweb">
    <w:name w:val="Normal (Web)"/>
    <w:basedOn w:val="Standaard"/>
    <w:uiPriority w:val="99"/>
    <w:semiHidden/>
    <w:unhideWhenUsed/>
    <w:rsid w:val="00DF33B4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customStyle="1" w:styleId="pf0">
    <w:name w:val="pf0"/>
    <w:basedOn w:val="Standaard"/>
    <w:rsid w:val="00A116C6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cf01">
    <w:name w:val="cf01"/>
    <w:basedOn w:val="Standaardalinea-lettertype"/>
    <w:rsid w:val="00A116C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52800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3319796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9391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77F09-0D9C-4883-8FD3-DF1AC1F67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1</TotalTime>
  <Pages>3</Pages>
  <Words>389</Words>
  <Characters>2411</Characters>
  <Application>Microsoft Office Word</Application>
  <DocSecurity>0</DocSecurity>
  <Lines>54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ALO2403R001</vt:lpstr>
    </vt:vector>
  </TitlesOfParts>
  <Manager/>
  <Company>van Zanten Raadgevende ingenieurs bv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ALO2403R001</dc:title>
  <dc:subject>ALO2403</dc:subject>
  <dc:creator>ML Thijs</dc:creator>
  <cp:keywords/>
  <dc:description>R001</dc:description>
  <cp:lastModifiedBy>Mark Thijs</cp:lastModifiedBy>
  <cp:revision>3</cp:revision>
  <cp:lastPrinted>2024-05-06T07:20:00Z</cp:lastPrinted>
  <dcterms:created xsi:type="dcterms:W3CDTF">2024-05-06T07:20:00Z</dcterms:created>
  <dcterms:modified xsi:type="dcterms:W3CDTF">2024-05-06T07:21:00Z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6-5-2024</vt:lpwstr>
  </property>
  <property fmtid="{D5CDD505-2E9C-101B-9397-08002B2CF9AE}" pid="4" name="ZRI ConceptText">
    <vt:lpwstr/>
  </property>
</Properties>
</file>